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4E" w:rsidRPr="00CA7C3D" w:rsidRDefault="0038694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8694E" w:rsidRPr="00CA7C3D" w:rsidRDefault="0038694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8694E" w:rsidRPr="00CA7C3D" w:rsidRDefault="0038694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8694E" w:rsidRPr="00CA7C3D" w:rsidRDefault="0038694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8694E" w:rsidRPr="00CA7C3D" w:rsidRDefault="0038694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12.03.2025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59</w:t>
      </w:r>
    </w:p>
    <w:p w:rsidR="0038694E" w:rsidRPr="00CA7C3D" w:rsidRDefault="0038694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8694E" w:rsidRPr="00CA7C3D" w:rsidRDefault="0038694E" w:rsidP="00826EFA">
      <w:pPr>
        <w:spacing w:line="240" w:lineRule="auto"/>
        <w:ind w:right="510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>Унечское городское поселение, г. Унеча, ул. Залинейная</w:t>
      </w:r>
    </w:p>
    <w:p w:rsidR="0038694E" w:rsidRPr="00CA7C3D" w:rsidRDefault="0038694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38694E" w:rsidRPr="00CA7C3D" w:rsidRDefault="0038694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8694E" w:rsidRDefault="0038694E" w:rsidP="00F77AF1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 xml:space="preserve">плане территории  в форме электронного документа, формы </w:t>
      </w:r>
      <w:r w:rsidRPr="000A78F2"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 w:rsidRPr="00372FFD">
        <w:rPr>
          <w:lang w:eastAsia="ru-RU"/>
        </w:rPr>
        <w:t>»,</w:t>
      </w:r>
      <w:r w:rsidRPr="008F7285">
        <w:t>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t>му</w:t>
      </w:r>
      <w:r w:rsidRPr="008F7285">
        <w:t xml:space="preserve"> образовани</w:t>
      </w:r>
      <w:r>
        <w:t>ю</w:t>
      </w:r>
      <w:r w:rsidRPr="008F7285">
        <w:t xml:space="preserve"> «Унечский муниципальный район» от </w:t>
      </w:r>
      <w:r>
        <w:t>04.10</w:t>
      </w:r>
      <w:r w:rsidRPr="008F7285">
        <w:t>.201</w:t>
      </w:r>
      <w:r>
        <w:t>9</w:t>
      </w:r>
      <w:r w:rsidRPr="008F7285">
        <w:t xml:space="preserve">, </w:t>
      </w:r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4-18, от 27.12.2023 № 4-148, от 27.12.2023 № 4-149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>»,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38694E" w:rsidRPr="00F77AF1" w:rsidRDefault="0038694E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38694E" w:rsidRPr="00CA7C3D" w:rsidRDefault="0038694E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38694E" w:rsidRDefault="0038694E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 xml:space="preserve"> </w:t>
      </w:r>
      <w:r w:rsidRPr="00F77AF1">
        <w:rPr>
          <w:lang w:eastAsia="ru-RU"/>
        </w:rPr>
        <w:t>на кадастровом плане территории</w:t>
      </w:r>
      <w:r>
        <w:rPr>
          <w:lang w:eastAsia="ru-RU"/>
        </w:rPr>
        <w:t>, в кадастровом квартале 32:27:0430501, расположенного в территориальной зоне П1-2 – производственной зоне с размещением  предприятий</w:t>
      </w:r>
      <w:r>
        <w:rPr>
          <w:lang w:val="en-US" w:eastAsia="ru-RU"/>
        </w:rPr>
        <w:t>III</w:t>
      </w:r>
      <w:r>
        <w:rPr>
          <w:lang w:eastAsia="ru-RU"/>
        </w:rPr>
        <w:t xml:space="preserve">, </w:t>
      </w:r>
      <w:r>
        <w:rPr>
          <w:lang w:val="en-US" w:eastAsia="ru-RU"/>
        </w:rPr>
        <w:t>IV</w:t>
      </w:r>
      <w:r>
        <w:rPr>
          <w:lang w:eastAsia="ru-RU"/>
        </w:rPr>
        <w:t xml:space="preserve">и </w:t>
      </w:r>
      <w:r>
        <w:rPr>
          <w:lang w:val="en-US" w:eastAsia="ru-RU"/>
        </w:rPr>
        <w:t>V</w:t>
      </w:r>
      <w:r>
        <w:rPr>
          <w:lang w:eastAsia="ru-RU"/>
        </w:rPr>
        <w:t xml:space="preserve"> классов  опасности, </w:t>
      </w:r>
      <w:r w:rsidRPr="00F77AF1">
        <w:rPr>
          <w:lang w:eastAsia="ru-RU"/>
        </w:rPr>
        <w:t>со следующими показателями:</w:t>
      </w:r>
    </w:p>
    <w:p w:rsidR="0038694E" w:rsidRPr="00F77AF1" w:rsidRDefault="0038694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3614</w:t>
      </w:r>
      <w:r w:rsidRPr="00F77AF1">
        <w:rPr>
          <w:lang w:eastAsia="ru-RU"/>
        </w:rPr>
        <w:t>кв.м;</w:t>
      </w:r>
    </w:p>
    <w:p w:rsidR="0038694E" w:rsidRDefault="0038694E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</w:t>
      </w:r>
      <w:r>
        <w:rPr>
          <w:lang w:eastAsia="ru-RU"/>
        </w:rPr>
        <w:t>, ул. Залинейная</w:t>
      </w:r>
      <w:r w:rsidRPr="00F77AF1">
        <w:rPr>
          <w:lang w:eastAsia="ru-RU"/>
        </w:rPr>
        <w:t>;</w:t>
      </w:r>
    </w:p>
    <w:p w:rsidR="0038694E" w:rsidRPr="006E0139" w:rsidRDefault="0038694E" w:rsidP="006E0139">
      <w:pPr>
        <w:tabs>
          <w:tab w:val="num" w:pos="0"/>
        </w:tabs>
        <w:spacing w:after="120" w:line="240" w:lineRule="auto"/>
        <w:jc w:val="both"/>
      </w:pPr>
      <w:r>
        <w:t>- территориальная зона</w:t>
      </w:r>
      <w:r w:rsidRPr="008F7285">
        <w:t xml:space="preserve">: </w:t>
      </w:r>
      <w:r>
        <w:t xml:space="preserve"> Производственная зона П1-2</w:t>
      </w:r>
      <w:r w:rsidRPr="008F7285">
        <w:t xml:space="preserve">; </w:t>
      </w:r>
    </w:p>
    <w:p w:rsidR="0038694E" w:rsidRPr="00F77AF1" w:rsidRDefault="0038694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Заправка транспортных средств; автомобильные мойки, ремонт автомобилей</w:t>
      </w:r>
      <w:r w:rsidRPr="00F77AF1">
        <w:rPr>
          <w:lang w:eastAsia="ru-RU"/>
        </w:rPr>
        <w:t xml:space="preserve">»;  </w:t>
      </w:r>
    </w:p>
    <w:p w:rsidR="0038694E" w:rsidRDefault="0038694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пунктов.</w:t>
      </w:r>
    </w:p>
    <w:p w:rsidR="0038694E" w:rsidRPr="00F77AF1" w:rsidRDefault="0038694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й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F77AF1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38694E" w:rsidRPr="00F77AF1" w:rsidRDefault="0038694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8694E" w:rsidRPr="00C91243" w:rsidRDefault="0038694E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38694E" w:rsidRPr="009C1391" w:rsidRDefault="0038694E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3C74D7">
          <w:rPr>
            <w:lang w:val="en-US" w:eastAsia="ru-RU"/>
          </w:rPr>
          <w:t>www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unradm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ru</w:t>
        </w:r>
      </w:hyperlink>
      <w:r>
        <w:rPr>
          <w:lang w:eastAsia="ru-RU"/>
        </w:rPr>
        <w:t>.</w:t>
      </w:r>
    </w:p>
    <w:p w:rsidR="0038694E" w:rsidRPr="009C1391" w:rsidRDefault="0038694E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38694E" w:rsidRPr="009C1391" w:rsidRDefault="0038694E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исполняющего обязанности з</w:t>
      </w:r>
      <w:r w:rsidRPr="009C1391">
        <w:rPr>
          <w:lang w:eastAsia="ru-RU"/>
        </w:rPr>
        <w:t xml:space="preserve">аместителя главы администрации района </w:t>
      </w:r>
      <w:r>
        <w:rPr>
          <w:lang w:eastAsia="ru-RU"/>
        </w:rPr>
        <w:t>И.М. Волкович.</w:t>
      </w:r>
    </w:p>
    <w:p w:rsidR="0038694E" w:rsidRPr="009C1391" w:rsidRDefault="0038694E" w:rsidP="00B81EC0">
      <w:pPr>
        <w:spacing w:after="120" w:line="240" w:lineRule="auto"/>
        <w:jc w:val="both"/>
        <w:rPr>
          <w:lang w:eastAsia="ru-RU"/>
        </w:rPr>
      </w:pPr>
    </w:p>
    <w:p w:rsidR="0038694E" w:rsidRPr="009C1391" w:rsidRDefault="0038694E" w:rsidP="00B81EC0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Главы</w:t>
      </w:r>
      <w:r w:rsidRPr="009C1391">
        <w:rPr>
          <w:lang w:eastAsia="ru-RU"/>
        </w:rPr>
        <w:t xml:space="preserve"> администрации района               </w:t>
      </w:r>
      <w:r>
        <w:rPr>
          <w:lang w:eastAsia="ru-RU"/>
        </w:rPr>
        <w:t xml:space="preserve">                                                                                В.А. Дуда</w:t>
      </w:r>
    </w:p>
    <w:p w:rsidR="0038694E" w:rsidRPr="009C1391" w:rsidRDefault="0038694E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38694E" w:rsidRPr="00F77AF1" w:rsidRDefault="0038694E" w:rsidP="001E4838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:rsidR="0038694E" w:rsidRDefault="0038694E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38694E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94E" w:rsidRDefault="0038694E" w:rsidP="006F0F01">
      <w:pPr>
        <w:spacing w:line="240" w:lineRule="auto"/>
      </w:pPr>
      <w:r>
        <w:separator/>
      </w:r>
    </w:p>
  </w:endnote>
  <w:endnote w:type="continuationSeparator" w:id="1">
    <w:p w:rsidR="0038694E" w:rsidRDefault="0038694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94E" w:rsidRDefault="0038694E" w:rsidP="006F0F01">
      <w:pPr>
        <w:spacing w:line="240" w:lineRule="auto"/>
      </w:pPr>
      <w:r>
        <w:separator/>
      </w:r>
    </w:p>
  </w:footnote>
  <w:footnote w:type="continuationSeparator" w:id="1">
    <w:p w:rsidR="0038694E" w:rsidRDefault="0038694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2F71"/>
    <w:rsid w:val="00073686"/>
    <w:rsid w:val="000A78F2"/>
    <w:rsid w:val="000B1BE9"/>
    <w:rsid w:val="000C24D9"/>
    <w:rsid w:val="000F29FE"/>
    <w:rsid w:val="001C658A"/>
    <w:rsid w:val="001E4838"/>
    <w:rsid w:val="00277CCF"/>
    <w:rsid w:val="0033549C"/>
    <w:rsid w:val="00372FFD"/>
    <w:rsid w:val="0038694E"/>
    <w:rsid w:val="003C27E2"/>
    <w:rsid w:val="003C74D7"/>
    <w:rsid w:val="00410473"/>
    <w:rsid w:val="00424DD3"/>
    <w:rsid w:val="00484E3B"/>
    <w:rsid w:val="00522F89"/>
    <w:rsid w:val="00557778"/>
    <w:rsid w:val="005602B7"/>
    <w:rsid w:val="00562AFD"/>
    <w:rsid w:val="005B3385"/>
    <w:rsid w:val="005C384D"/>
    <w:rsid w:val="005F4612"/>
    <w:rsid w:val="006C1DC9"/>
    <w:rsid w:val="006E0139"/>
    <w:rsid w:val="006F0F01"/>
    <w:rsid w:val="006F3730"/>
    <w:rsid w:val="0070319B"/>
    <w:rsid w:val="00732912"/>
    <w:rsid w:val="007C0C63"/>
    <w:rsid w:val="00817FCC"/>
    <w:rsid w:val="00826EFA"/>
    <w:rsid w:val="00893589"/>
    <w:rsid w:val="008F7285"/>
    <w:rsid w:val="009831EF"/>
    <w:rsid w:val="009C1391"/>
    <w:rsid w:val="00A870FE"/>
    <w:rsid w:val="00B36938"/>
    <w:rsid w:val="00B37F84"/>
    <w:rsid w:val="00B4544F"/>
    <w:rsid w:val="00B81EC0"/>
    <w:rsid w:val="00BA0E24"/>
    <w:rsid w:val="00C14927"/>
    <w:rsid w:val="00C1701B"/>
    <w:rsid w:val="00C17BCE"/>
    <w:rsid w:val="00C91243"/>
    <w:rsid w:val="00CA7C3D"/>
    <w:rsid w:val="00D22369"/>
    <w:rsid w:val="00D928CC"/>
    <w:rsid w:val="00DC35FF"/>
    <w:rsid w:val="00DE23F8"/>
    <w:rsid w:val="00DE64BF"/>
    <w:rsid w:val="00DF4BAA"/>
    <w:rsid w:val="00E52779"/>
    <w:rsid w:val="00ED64B1"/>
    <w:rsid w:val="00F3298D"/>
    <w:rsid w:val="00F5170E"/>
    <w:rsid w:val="00F77AF1"/>
    <w:rsid w:val="00F862F9"/>
    <w:rsid w:val="00F97571"/>
    <w:rsid w:val="00F9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363</TotalTime>
  <Pages>2</Pages>
  <Words>526</Words>
  <Characters>3003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26</cp:revision>
  <cp:lastPrinted>2025-03-12T13:20:00Z</cp:lastPrinted>
  <dcterms:created xsi:type="dcterms:W3CDTF">2018-02-19T07:20:00Z</dcterms:created>
  <dcterms:modified xsi:type="dcterms:W3CDTF">2025-03-20T12:24:00Z</dcterms:modified>
</cp:coreProperties>
</file>